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numPr>
          <w:ilvl w:val="0"/>
          <w:numId w:val="2"/>
        </w:numPr>
        <w:bidi w:val="0"/>
        <w:spacing w:before="240" w:after="120"/>
        <w:ind w:hanging="0" w:start="0"/>
        <w:jc w:val="start"/>
        <w:rPr>
          <w:strike w:val="false"/>
          <w:dstrike w:val="false"/>
        </w:rPr>
      </w:pPr>
      <w:r>
        <w:rPr>
          <w:strike w:val="false"/>
          <w:dstrike w:val="false"/>
        </w:rPr>
        <w:t xml:space="preserve">Требование к </w:t>
      </w:r>
      <w:r>
        <w:rPr>
          <w:strike w:val="false"/>
          <w:dstrike w:val="false"/>
          <w:lang w:val="ru-RU"/>
        </w:rPr>
        <w:t>чему-то.</w:t>
      </w:r>
    </w:p>
    <w:p>
      <w:pPr>
        <w:pStyle w:val="Normal"/>
        <w:bidi w:val="0"/>
        <w:jc w:val="start"/>
        <w:rPr>
          <w:strike w:val="false"/>
          <w:dstrike w:val="false"/>
        </w:rPr>
      </w:pPr>
      <w:r>
        <w:rPr>
          <w:rFonts w:ascii="Calibri" w:hAnsi="Calibri"/>
          <w:b w:val="false"/>
          <w:bCs w:val="false"/>
          <w:strike w:val="false"/>
          <w:dstrike w:val="false"/>
        </w:rPr>
        <w:t>1. Что-то обязательно должно приносить пользу/ресурсы/выгоду/деньги/любовь/удовольствие мне/другим.</w:t>
        <w:br/>
        <w:t>2. Что-то не имеет права не приносить пользу/ресурсы/выгоду/деньги/любовь/удовольствие мне/другим.</w:t>
        <w:br/>
        <w:t>3. Что-то обязательно не должно приносить вред мне/другим.</w:t>
        <w:br/>
        <w:t>4. Что-то не имеет права приносить вред мне/другим.</w:t>
        <w:br/>
        <w:t>5. Что-то обязательно не должно приводить к потере ресурсов/выгоды/денег/любви/удовольствия.</w:t>
        <w:br/>
        <w:t>6. Что-то не имеет права приводить к потере ресурсов/выгоды/денег/любви/удовольствия.</w:t>
        <w:br/>
        <w:t>7. Что-то обязательно должно использоваться для получения ресурсов/выгоды/денег/любви/удовольствия.</w:t>
        <w:br/>
        <w:t>8. Что-то не имеет права не использоваться для получения ресурсов/выгоды/денег/любви/удовольствия.</w:t>
        <w:br/>
        <w:t>9. Что-то обязательно не должно использоваться для лишения ресурсов/выгоды/денег/любви/удовольствия.</w:t>
        <w:br/>
        <w:t>10. Что-то не имеет права использоваться для лишения ресурсов/выгоды/денег/любви/удовольствия.</w:t>
        <w:br/>
        <w:br/>
        <w:t>1. Что-то обязательно не должно приносить пользу/ресурсы/выгоду/деньги/любовь/удовольствие мне/другим.</w:t>
        <w:br/>
        <w:t>2. Что-то не имеет права приносить пользу/ресурсы/выгоду/деньги/любовь/удовольствие мне/другим.</w:t>
        <w:br/>
        <w:t>3. Что-то обязательно должно приносить вред мне/другим.</w:t>
        <w:br/>
        <w:t>4. Что-то не имеет права не приносить вред мне/другим.</w:t>
        <w:br/>
        <w:t>5. Что-то обязательно должно приводить к потере ресурсов/выгоды/денег/любви/удовольствия.</w:t>
        <w:br/>
        <w:t>6. Что-то не имеет права не приводить к потере ресурсов/выгоды/денег/любви/удовольствия.</w:t>
        <w:br/>
        <w:t>7. Что-то обязательно не должно использоваться для получения ресурсов/выгоды/денег/любви/удовольствия.</w:t>
        <w:br/>
        <w:t>8. Что-то не имеет права использоваться для получения ресурсов/выгоды/денег/любви/удовольствия.</w:t>
        <w:br/>
        <w:t>9. Что-то обязательно должно использоваться для лишения ресурсов/выгоды/денег/любви/удовольствия.</w:t>
        <w:br/>
        <w:t>10. Что-то не имеет права не использоваться для лишения ресурсов/выгоды/денег/любви/удовольствия.</w:t>
        <w:br/>
      </w:r>
      <w:r>
        <w:rPr>
          <w:rFonts w:ascii="Calibri" w:hAnsi="Calibri"/>
          <w:strike w:val="false"/>
          <w:dstrike w:val="false"/>
        </w:rPr>
        <w:br/>
      </w:r>
      <w:r>
        <w:rPr>
          <w:rFonts w:ascii="Calibri" w:hAnsi="Calibri"/>
          <w:b/>
          <w:bCs/>
          <w:strike w:val="false"/>
          <w:dstrike w:val="false"/>
        </w:rPr>
        <w:t>Вопрос.</w:t>
      </w:r>
      <w:r>
        <w:rPr>
          <w:rFonts w:ascii="Calibri" w:hAnsi="Calibri"/>
          <w:strike w:val="false"/>
          <w:dstrike w:val="false"/>
        </w:rPr>
        <w:br/>
        <w:t xml:space="preserve">1. Почему </w:t>
      </w:r>
      <w:r>
        <w:rPr>
          <w:rFonts w:ascii="Calibri" w:hAnsi="Calibri"/>
          <w:b w:val="false"/>
          <w:bCs w:val="false"/>
          <w:strike w:val="false"/>
          <w:dstrike w:val="false"/>
        </w:rPr>
        <w:t>что-то</w:t>
      </w:r>
      <w:r>
        <w:rPr>
          <w:rFonts w:ascii="Calibri" w:hAnsi="Calibri"/>
          <w:strike w:val="false"/>
          <w:dstrike w:val="false"/>
        </w:rPr>
        <w:t> обязательно что-то должно/не должно?</w:t>
        <w:br/>
        <w:t>2. На каком основании держится это убеждение?</w:t>
        <w:br/>
        <w:t xml:space="preserve">3. Откуда у меня такое требование к </w:t>
      </w:r>
      <w:r>
        <w:rPr>
          <w:rFonts w:ascii="Calibri" w:hAnsi="Calibri"/>
          <w:b w:val="false"/>
          <w:bCs w:val="false"/>
          <w:strike w:val="false"/>
          <w:dstrike w:val="false"/>
        </w:rPr>
        <w:t>чему-то</w:t>
      </w:r>
      <w:r>
        <w:rPr>
          <w:rFonts w:ascii="Calibri" w:hAnsi="Calibri"/>
          <w:strike w:val="false"/>
          <w:dstrike w:val="false"/>
        </w:rPr>
        <w:t>?</w:t>
        <w:br/>
        <w:t xml:space="preserve">4. Почему </w:t>
      </w:r>
      <w:r>
        <w:rPr>
          <w:rFonts w:ascii="Calibri" w:hAnsi="Calibri"/>
          <w:b w:val="false"/>
          <w:bCs w:val="false"/>
          <w:strike w:val="false"/>
          <w:dstrike w:val="false"/>
        </w:rPr>
        <w:t>что-то</w:t>
      </w:r>
      <w:r>
        <w:rPr>
          <w:rFonts w:ascii="Calibri" w:hAnsi="Calibri"/>
          <w:strike w:val="false"/>
          <w:dstrike w:val="false"/>
        </w:rPr>
        <w:t> обязательно должно рассматриваться через призму пользы/вреда для меня/других?</w:t>
        <w:br/>
        <w:t xml:space="preserve">5. Почему </w:t>
      </w:r>
      <w:r>
        <w:rPr>
          <w:rFonts w:ascii="Calibri" w:hAnsi="Calibri"/>
          <w:b w:val="false"/>
          <w:bCs w:val="false"/>
          <w:strike w:val="false"/>
          <w:dstrike w:val="false"/>
        </w:rPr>
        <w:t>что-то</w:t>
      </w:r>
      <w:r>
        <w:rPr>
          <w:rFonts w:ascii="Calibri" w:hAnsi="Calibri"/>
          <w:strike w:val="false"/>
          <w:dstrike w:val="false"/>
        </w:rPr>
        <w:t> обязательно должно использоваться/не использоваться для чего-то</w:t>
      </w:r>
      <w:r>
        <w:rPr>
          <w:rFonts w:ascii="Calibri" w:hAnsi="Calibri"/>
          <w:strike w:val="false"/>
          <w:dstrike w:val="false"/>
          <w:shd w:fill="auto" w:val="clear"/>
        </w:rPr>
        <w:t>?</w:t>
      </w:r>
    </w:p>
    <w:p>
      <w:pPr>
        <w:pStyle w:val="Normal"/>
        <w:bidi w:val="0"/>
        <w:ind w:hanging="0" w:start="0" w:end="0"/>
        <w:jc w:val="start"/>
        <w:rPr>
          <w:strike w:val="false"/>
          <w:dstrike w:val="false"/>
        </w:rPr>
      </w:pPr>
      <w:r>
        <w:rPr>
          <w:rFonts w:ascii="Calibri" w:hAnsi="Calibri"/>
          <w:strike w:val="false"/>
          <w:dstrike w:val="false"/>
        </w:rPr>
        <w:t xml:space="preserve">6. Почему </w:t>
      </w:r>
      <w:r>
        <w:rPr>
          <w:rFonts w:ascii="Calibri" w:hAnsi="Calibri"/>
          <w:b w:val="false"/>
          <w:bCs w:val="false"/>
          <w:strike w:val="false"/>
          <w:dstrike w:val="false"/>
        </w:rPr>
        <w:t>что-то</w:t>
      </w:r>
      <w:r>
        <w:rPr>
          <w:rFonts w:ascii="Calibri" w:hAnsi="Calibri"/>
          <w:strike w:val="false"/>
          <w:dstrike w:val="false"/>
        </w:rPr>
        <w:t> не имеет права просто быть?</w:t>
        <w:br/>
        <w:br/>
      </w:r>
      <w:r>
        <w:rPr>
          <w:rFonts w:ascii="Calibri" w:hAnsi="Calibri"/>
          <w:b/>
          <w:bCs/>
          <w:strike w:val="false"/>
          <w:dstrike w:val="false"/>
        </w:rPr>
        <w:t>Альтернатива 1. Это не очень правильная альтернатива, мозг может воспринимать её, как систему новых убеждений, что неправильно и может создавать плохое состояние из-за этого.</w:t>
      </w:r>
      <w:r>
        <w:rPr>
          <w:rFonts w:ascii="Calibri" w:hAnsi="Calibri"/>
          <w:strike w:val="false"/>
          <w:dstrike w:val="false"/>
        </w:rPr>
        <w:br/>
        <w:t>1. У меня нет никаких оснований для подобных убеждений и требований.</w:t>
        <w:br/>
        <w:t xml:space="preserve">2. У меня нет никаких требований </w:t>
      </w:r>
      <w:r>
        <w:rPr>
          <w:rFonts w:ascii="Calibri" w:hAnsi="Calibri"/>
          <w:b w:val="false"/>
          <w:bCs w:val="false"/>
          <w:strike w:val="false"/>
          <w:dstrike w:val="false"/>
        </w:rPr>
        <w:t>ни к чему</w:t>
      </w:r>
      <w:r>
        <w:rPr>
          <w:rFonts w:ascii="Calibri" w:hAnsi="Calibri"/>
          <w:strike w:val="false"/>
          <w:dstrike w:val="false"/>
        </w:rPr>
        <w:t>.</w:t>
        <w:br/>
        <w:br/>
      </w:r>
      <w:r>
        <w:rPr>
          <w:rFonts w:ascii="Calibri" w:hAnsi="Calibri"/>
          <w:b w:val="false"/>
          <w:bCs w:val="false"/>
          <w:strike w:val="false"/>
          <w:dstrike w:val="false"/>
        </w:rPr>
        <w:t>1. Ничто обязательно не должно приносить пользу/ресурсы/выгоду/деньги/любовь/удовольствие мне/другим.</w:t>
        <w:br/>
        <w:t>2. Всё имеет право не приносить пользу/ресурсы/выгоду/деньги/любовь/удовольствие мне/другим.</w:t>
        <w:br/>
        <w:t>3. Ничто обязательно не должно не приносить вред мне/другим.</w:t>
        <w:br/>
        <w:t>4. Всё имеет право приносить вред мне/другим.</w:t>
        <w:br/>
        <w:t>5. Ничто обязательно не должно не приводить к потере ресурсов/выгоды/денег/любви/удовольствия.</w:t>
        <w:br/>
        <w:t>6. Всё имеет право приводить к потере ресурсов/выгоды/денег/любви/удовольствия.</w:t>
        <w:br/>
        <w:t>7. Ничто обязательно не должно использоваться для получения ресурсов/выгоды/денег/любви/удовольствия.</w:t>
        <w:br/>
        <w:t>8. Всё имеет право не использоваться для получения ресурсов/выгоды/денег/любви/удовольствия.</w:t>
        <w:br/>
        <w:t>9. Ничто обязательно не должно не использоваться для лишения ресурсов/выгоды/денег/любви/удовольствия.</w:t>
        <w:br/>
        <w:t>10. Всё имеет право использоваться для лишения ресурсов/выгоды/денег/любви/удовольствия.</w:t>
        <w:br/>
        <w:br/>
        <w:t>1. Ничто обязательно не должно не приносить пользу/ресурсы/выгоду/деньги/любовь/удовольствие мне/другим.</w:t>
        <w:br/>
        <w:t>2. Всё имеет право приносить пользу/ресурсы/выгоду/деньги/любовь/удовольствие мне/другим.</w:t>
        <w:br/>
        <w:t>3. Ничто обязательно не должно приносить вред мне/другим.</w:t>
        <w:br/>
        <w:t>4. Всё имеет право не приносить вред мне/другим.</w:t>
        <w:br/>
        <w:t>5. Ничто обязательно не должно приводить к потере ресурсов/выгоды/денег/любви/удовольствия.</w:t>
        <w:br/>
        <w:t>6. Всё имеет право не приводить к потере ресурсов/выгоды/денег/любви/удовольствия.</w:t>
        <w:br/>
        <w:t>7. Ничто обязательно не должно не использоваться для получения ресурсов/выгоды/денег/любви/удовольствия.</w:t>
        <w:br/>
        <w:t>8. Всё имеет право использоваться для получения ресурсов/выгоды/денег/любви/удовольствия.</w:t>
        <w:br/>
        <w:t>9. Ничто обязательно не должно использоваться для лишения ресурсов/выгоды/денег/любви/удовольствия.</w:t>
        <w:br/>
        <w:t>10. Всё имеет право не использоваться для лишения ресурсов/выгоды/денег/любви/удовольствия.</w:t>
      </w:r>
      <w:r>
        <w:rPr>
          <w:rFonts w:ascii="Calibri" w:hAnsi="Calibri"/>
          <w:strike w:val="false"/>
          <w:dstrike w:val="false"/>
        </w:rPr>
        <w:br/>
      </w:r>
    </w:p>
    <w:p>
      <w:pPr>
        <w:pStyle w:val="Normal"/>
        <w:bidi w:val="0"/>
        <w:ind w:hanging="0" w:start="0" w:end="0"/>
        <w:jc w:val="start"/>
        <w:rPr>
          <w:strike w:val="false"/>
          <w:dstrike w:val="false"/>
        </w:rPr>
      </w:pPr>
      <w:r>
        <w:rPr>
          <w:rFonts w:ascii="Calibri" w:hAnsi="Calibri"/>
          <w:b/>
          <w:bCs/>
          <w:strike w:val="false"/>
          <w:dstrike w:val="false"/>
        </w:rPr>
        <w:t>Альтернатива 2. Это наиболее правильная альтернатива, поскольку тут не происходит замены одних необоснованных убеждений на другие необоснованные убеждения, тут просто констатируется факт отсутствия убеждения, которое ничем не заменяется, потому что ничем заменить его невозможно, обоснованных убеждений не существует, единственный вариант это жить без убеждений и без требований.</w:t>
      </w:r>
      <w:r>
        <w:rPr>
          <w:rFonts w:ascii="Calibri" w:hAnsi="Calibri"/>
          <w:b w:val="false"/>
          <w:bCs w:val="false"/>
          <w:strike w:val="false"/>
          <w:dstrike w:val="false"/>
        </w:rPr>
        <w:br/>
        <w:t>1. У меня нет никаких оснований для подобных убеждений и требований.</w:t>
        <w:br/>
        <w:t>2. У меня нет никаких требований ни к чему.</w:t>
        <w:br/>
        <w:br/>
        <w:t>1. У меня нет убеждения/требования, что что-то обязательно должно приносить пользу/ресурсы/выгоду/деньги/любовь/удовольствие мне/другим.</w:t>
        <w:br/>
        <w:t>2. У меня нет убеждения/требования, что что-то не имеет права не приносить пользу/ресурсы/выгоду/деньги/любовь/удовольствие мне/другим.</w:t>
        <w:br/>
        <w:t>3. У меня нет убеждения/требования, что что-то обязательно не должно приносить вред мне/другим.</w:t>
        <w:br/>
        <w:t>4. У меня нет убеждения/требования, что что-то не имеет права приносить вред мне/другим.</w:t>
        <w:br/>
        <w:t>5. У меня нет убеждения/требования, что что-то обязательно не должно приводить к потере ресурсов/выгоды/денег/любви/удовольствия.</w:t>
        <w:br/>
        <w:t>6. У меня нет убеждения/требования, что что-то не имеет права приводить к потере ресурсов/выгоды/денег/любви/удовольствия.</w:t>
        <w:br/>
        <w:t>7. У меня нет убеждения/требования, что что-то обязательно должно использоваться для получения ресурсов/выгоды/денег/любви/удовольствия.</w:t>
        <w:br/>
        <w:t>8. У меня нет убеждения/требования, что что-то не имеет права не использоваться для получения ресурсов/выгоды/денег/любви/удовольствия.</w:t>
        <w:br/>
        <w:t>9. У меня нет убеждения/требования, что что-то обязательно не должно использоваться для лишения ресурсов/выгоды/денег/любви/удовольствия.</w:t>
        <w:br/>
        <w:t>10. У меня нет убеждения/требования, что что-то не имеет права использоваться для лишения ресурсов/выгоды/денег/любви/удовольствия.</w:t>
        <w:br/>
        <w:br/>
        <w:t>1. У меня нет убеждения/требования, что что-то обязательно не должно приносить пользу/ресурсы/выгоду/деньги/любовь/удовольствие мне/другим.</w:t>
        <w:br/>
        <w:t>2. У меня нет убеждения/требования, что что-то не имеет права приносить пользу/ресурсы/выгоду/деньги/любовь/удовольствие мне/другим.</w:t>
        <w:br/>
        <w:t>3. У меня нет убеждения/требования, что что-то обязательно должно приносить вред мне/другим.</w:t>
        <w:br/>
        <w:t>4. У меня нет убеждения/требования, что что-то не имеет права не приносить вред мне/другим.</w:t>
        <w:br/>
        <w:t>5. У меня нет убеждения/требования, что что-то обязательно должно приводить к потере ресурсов/выгоды/денег/любви/удовольствия.</w:t>
        <w:br/>
        <w:t>6. У меня нет убеждения/требования, что что-то не имеет права не приводить к потере ресурсов/выгоды/денег/любви/удовольствия.</w:t>
        <w:br/>
        <w:t>7. У меня нет убеждения/требования, что что-то обязательно не должно использоваться для получения ресурсов/выгоды/денег/любви/удовольствия.</w:t>
        <w:br/>
        <w:t>8. У меня нет убеждения/требования, что что-то не имеет права использоваться для получения ресурсов/выгоды/денег/любви/удовольствия.</w:t>
        <w:br/>
        <w:t>9. У меня нет убеждения/требования, что что-то обязательно должно использоваться для лишения ресурсов/выгоды/денег/любви/удовольствия.</w:t>
        <w:br/>
        <w:t>10. У меня нет убеждения/требования, что что-то не имеет права не использоваться для лишения ресурсов/выгоды/денег/любви/удовольствия.</w:t>
        <w:br/>
        <w:br/>
      </w:r>
      <w:r>
        <w:rPr>
          <w:rFonts w:ascii="Calibri" w:hAnsi="Calibri"/>
          <w:b/>
          <w:bCs/>
          <w:strike w:val="false"/>
          <w:dstrike w:val="false"/>
        </w:rPr>
        <w:t>Максимально общие формулировки, самое мощное воздействие на мозг.</w:t>
        <w:br/>
      </w:r>
      <w:r>
        <w:rPr>
          <w:rFonts w:ascii="Calibri" w:hAnsi="Calibri"/>
          <w:b w:val="false"/>
          <w:bCs w:val="false"/>
          <w:strike w:val="false"/>
          <w:dstrike w:val="false"/>
        </w:rPr>
        <w:t>1. У меня нет никаких убеждений и требований ни к чему.</w:t>
        <w:br/>
        <w:br/>
        <w:t>1. У меня нет убеждения/требования, что что-то обязательно должно приносить что-то мне/другим.</w:t>
        <w:br/>
        <w:t>2. У меня нет убеждения/требования, что что-то не имеет права не приносить что-то мне/другим.</w:t>
        <w:br/>
        <w:t>3. У меня нет убеждения/требования, что что-то обязательно не должно приводить к потере чего-то.</w:t>
        <w:br/>
        <w:t>4. У меня нет убеждения/требования, что что-то не имеет права приводить к потере чего-то.</w:t>
        <w:br/>
        <w:t>5. У меня нет убеждения/требования, что что-то обязательно должно использоваться для чего-то.</w:t>
        <w:br/>
        <w:t>6. У меня нет убеждения/требования, что что-то не имеет права не использоваться для чего-то.</w:t>
        <w:br/>
        <w:br/>
        <w:t>1. У меня нет убеждения/требования, что что-то обязательно не должно приносить что-то мне/другим.</w:t>
        <w:br/>
        <w:t>2. У меня нет убеждения/требования, что что-то не имеет права приносить что-то мне/другим.</w:t>
        <w:br/>
        <w:t>3. У меня нет убеждения/требования, что что-то обязательно должно приводить к потере чего-то.</w:t>
        <w:br/>
        <w:t>4. У меня нет убеждения/требования, что что-то не имеет права не приводить к потере чего-то.</w:t>
        <w:br/>
        <w:t>5. У меня нет убеждения/требования, что что-то обязательно не должно использоваться для чего-то.</w:t>
        <w:br/>
        <w:t xml:space="preserve">6. У меня нет убеждения/требования, что что-то не имеет права использоваться для чего-то. </w:t>
        <w:br/>
        <w:br/>
      </w:r>
      <w:r>
        <w:rPr>
          <w:rFonts w:ascii="Calibri" w:hAnsi="Calibri"/>
          <w:b/>
          <w:bCs/>
          <w:strike w:val="false"/>
          <w:dstrike w:val="false"/>
        </w:rPr>
        <w:t>Ещё проще?</w:t>
      </w:r>
      <w:r>
        <w:rPr>
          <w:rFonts w:ascii="Calibri" w:hAnsi="Calibri"/>
          <w:b w:val="false"/>
          <w:bCs w:val="false"/>
          <w:strike w:val="false"/>
          <w:dstrike w:val="false"/>
        </w:rPr>
        <w:br/>
        <w:t>1. У меня нет убеждения/требования, что что-то обязательно должно что-то.</w:t>
        <w:br/>
        <w:t>2. У меня нет убеждения/требования, что что-то обязательно не должно что-то.</w:t>
        <w:br/>
        <w:t>3. У меня нет убеждения/требования, что что-то не имеет права на что-то.</w:t>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Liberation Sans">
    <w:altName w:val="Arial"/>
    <w:charset w:val="00" w:characterSet="windows-1252"/>
    <w:family w:val="roman"/>
    <w:pitch w:val="variable"/>
  </w:font>
  <w:font w:name="Calibri">
    <w:charset w:val="00" w:characterSet="windows-1252"/>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1"/>
      <w:lvlJc w:val="start"/>
      <w:pPr>
        <w:tabs>
          <w:tab w:val="num" w:pos="0"/>
        </w:tabs>
        <w:ind w:start="0" w:hanging="0"/>
      </w:pPr>
      <w:rPr/>
    </w:lvl>
    <w:lvl w:ilvl="1">
      <w:start w:val="1"/>
      <w:numFmt w:val="none"/>
      <w:suff w:val="nothing"/>
      <w:lvlText w:val="%2"/>
      <w:lvlJc w:val="start"/>
      <w:pPr>
        <w:tabs>
          <w:tab w:val="num" w:pos="0"/>
        </w:tabs>
        <w:ind w:start="0" w:hanging="0"/>
      </w:pPr>
      <w:rPr/>
    </w:lvl>
    <w:lvl w:ilvl="2">
      <w:start w:val="1"/>
      <w:numFmt w:val="none"/>
      <w:suff w:val="nothing"/>
      <w:lvlText w:val="%3"/>
      <w:lvlJc w:val="start"/>
      <w:pPr>
        <w:tabs>
          <w:tab w:val="num" w:pos="0"/>
        </w:tabs>
        <w:ind w:start="0" w:hanging="0"/>
      </w:pPr>
      <w:rPr/>
    </w:lvl>
    <w:lvl w:ilvl="3">
      <w:start w:val="1"/>
      <w:numFmt w:val="none"/>
      <w:suff w:val="nothing"/>
      <w:lvlText w:val="%4"/>
      <w:lvlJc w:val="start"/>
      <w:pPr>
        <w:tabs>
          <w:tab w:val="num" w:pos="0"/>
        </w:tabs>
        <w:ind w:start="0" w:hanging="0"/>
      </w:pPr>
      <w:rPr/>
    </w:lvl>
    <w:lvl w:ilvl="4">
      <w:start w:val="1"/>
      <w:numFmt w:val="none"/>
      <w:suff w:val="nothing"/>
      <w:lvlText w:val="%5"/>
      <w:lvlJc w:val="start"/>
      <w:pPr>
        <w:tabs>
          <w:tab w:val="num" w:pos="0"/>
        </w:tabs>
        <w:ind w:start="0" w:hanging="0"/>
      </w:pPr>
      <w:rPr/>
    </w:lvl>
    <w:lvl w:ilvl="5">
      <w:start w:val="1"/>
      <w:numFmt w:val="none"/>
      <w:suff w:val="nothing"/>
      <w:lvlText w:val="%6"/>
      <w:lvlJc w:val="start"/>
      <w:pPr>
        <w:tabs>
          <w:tab w:val="num" w:pos="0"/>
        </w:tabs>
        <w:ind w:start="0" w:hanging="0"/>
      </w:pPr>
      <w:rPr/>
    </w:lvl>
    <w:lvl w:ilvl="6">
      <w:start w:val="1"/>
      <w:numFmt w:val="none"/>
      <w:suff w:val="nothing"/>
      <w:lvlText w:val="%7"/>
      <w:lvlJc w:val="start"/>
      <w:pPr>
        <w:tabs>
          <w:tab w:val="num" w:pos="0"/>
        </w:tabs>
        <w:ind w:start="0" w:hanging="0"/>
      </w:pPr>
      <w:rPr/>
    </w:lvl>
    <w:lvl w:ilvl="7">
      <w:start w:val="1"/>
      <w:numFmt w:val="none"/>
      <w:suff w:val="nothing"/>
      <w:lvlText w:val="%8"/>
      <w:lvlJc w:val="start"/>
      <w:pPr>
        <w:tabs>
          <w:tab w:val="num" w:pos="0"/>
        </w:tabs>
        <w:ind w:start="0" w:hanging="0"/>
      </w:pPr>
      <w:rPr/>
    </w:lvl>
    <w:lvl w:ilvl="8">
      <w:start w:val="1"/>
      <w:numFmt w:val="none"/>
      <w:suff w:val="nothing"/>
      <w:lvlText w:val="%9"/>
      <w:lvlJc w:val="start"/>
      <w:pPr>
        <w:tabs>
          <w:tab w:val="num" w:pos="0"/>
        </w:tabs>
        <w:ind w:start="0" w:hanging="0"/>
      </w:pPr>
      <w:rPr/>
    </w:lvl>
  </w:abstractNum>
  <w:abstractNum w:abstractNumId="2">
    <w:lvl w:ilvl="0">
      <w:start w:val="1"/>
      <w:numFmt w:val="none"/>
      <w:suff w:val="nothing"/>
      <w:lvlText w:val="%1"/>
      <w:lvlJc w:val="start"/>
      <w:pPr>
        <w:tabs>
          <w:tab w:val="num" w:pos="0"/>
        </w:tabs>
        <w:ind w:start="0" w:hanging="0"/>
      </w:pPr>
      <w:rPr/>
    </w:lvl>
    <w:lvl w:ilvl="1">
      <w:start w:val="1"/>
      <w:numFmt w:val="none"/>
      <w:suff w:val="nothing"/>
      <w:lvlText w:val="%2"/>
      <w:lvlJc w:val="start"/>
      <w:pPr>
        <w:tabs>
          <w:tab w:val="num" w:pos="0"/>
        </w:tabs>
        <w:ind w:start="0" w:hanging="0"/>
      </w:pPr>
      <w:rPr/>
    </w:lvl>
    <w:lvl w:ilvl="2">
      <w:start w:val="1"/>
      <w:numFmt w:val="none"/>
      <w:suff w:val="nothing"/>
      <w:lvlText w:val="%3"/>
      <w:lvlJc w:val="start"/>
      <w:pPr>
        <w:tabs>
          <w:tab w:val="num" w:pos="0"/>
        </w:tabs>
        <w:ind w:start="0" w:hanging="0"/>
      </w:pPr>
      <w:rPr/>
    </w:lvl>
    <w:lvl w:ilvl="3">
      <w:start w:val="1"/>
      <w:numFmt w:val="none"/>
      <w:suff w:val="nothing"/>
      <w:lvlText w:val="%4"/>
      <w:lvlJc w:val="start"/>
      <w:pPr>
        <w:tabs>
          <w:tab w:val="num" w:pos="0"/>
        </w:tabs>
        <w:ind w:start="0" w:hanging="0"/>
      </w:pPr>
      <w:rPr/>
    </w:lvl>
    <w:lvl w:ilvl="4">
      <w:start w:val="1"/>
      <w:numFmt w:val="none"/>
      <w:suff w:val="nothing"/>
      <w:lvlText w:val="%5"/>
      <w:lvlJc w:val="start"/>
      <w:pPr>
        <w:tabs>
          <w:tab w:val="num" w:pos="0"/>
        </w:tabs>
        <w:ind w:start="0" w:hanging="0"/>
      </w:pPr>
      <w:rPr/>
    </w:lvl>
    <w:lvl w:ilvl="5">
      <w:start w:val="1"/>
      <w:numFmt w:val="none"/>
      <w:suff w:val="nothing"/>
      <w:lvlText w:val="%6"/>
      <w:lvlJc w:val="start"/>
      <w:pPr>
        <w:tabs>
          <w:tab w:val="num" w:pos="0"/>
        </w:tabs>
        <w:ind w:start="0" w:hanging="0"/>
      </w:pPr>
      <w:rPr/>
    </w:lvl>
    <w:lvl w:ilvl="6">
      <w:start w:val="1"/>
      <w:numFmt w:val="none"/>
      <w:suff w:val="nothing"/>
      <w:lvlText w:val="%7"/>
      <w:lvlJc w:val="start"/>
      <w:pPr>
        <w:tabs>
          <w:tab w:val="num" w:pos="0"/>
        </w:tabs>
        <w:ind w:start="0" w:hanging="0"/>
      </w:pPr>
      <w:rPr/>
    </w:lvl>
    <w:lvl w:ilvl="7">
      <w:start w:val="1"/>
      <w:numFmt w:val="none"/>
      <w:suff w:val="nothing"/>
      <w:lvlText w:val="%8"/>
      <w:lvlJc w:val="start"/>
      <w:pPr>
        <w:tabs>
          <w:tab w:val="num" w:pos="0"/>
        </w:tabs>
        <w:ind w:start="0" w:hanging="0"/>
      </w:pPr>
      <w:rPr/>
    </w:lvl>
    <w:lvl w:ilvl="8">
      <w:start w:val="1"/>
      <w:numFmt w:val="none"/>
      <w:suff w:val="nothing"/>
      <w:lvlText w:val="%9"/>
      <w:lvlJc w:val="start"/>
      <w:pPr>
        <w:tabs>
          <w:tab w:val="num" w:pos="0"/>
        </w:tabs>
        <w:ind w:start="0" w:hanging="0"/>
      </w:pPr>
      <w:rPr/>
    </w:lvl>
  </w:abstractNum>
  <w:abstractNum w:abstractNumId="3">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suppressAutoHyphens w:val="true"/>
      </w:pPr>
    </w:pPrDefault>
  </w:docDefaults>
  <w:style w:type="paragraph" w:styleId="Normal">
    <w:name w:val="Normal"/>
    <w:qFormat/>
    <w:pPr>
      <w:widowControl/>
      <w:suppressAutoHyphens w:val="true"/>
      <w:overflowPunct w:val="true"/>
      <w:bidi w:val="0"/>
      <w:spacing w:before="0" w:after="0"/>
      <w:jc w:val="start"/>
    </w:pPr>
    <w:rPr>
      <w:rFonts w:ascii="Liberation Serif" w:hAnsi="Liberation Serif" w:eastAsia="NSimSun" w:cs="Arial"/>
      <w:color w:val="auto"/>
      <w:kern w:val="2"/>
      <w:sz w:val="24"/>
      <w:szCs w:val="24"/>
      <w:lang w:val="ru-RU" w:eastAsia="zh-CN" w:bidi="hi-IN"/>
    </w:rPr>
  </w:style>
  <w:style w:type="paragraph" w:styleId="Heading1">
    <w:name w:val="Heading 1"/>
    <w:basedOn w:val="Style12"/>
    <w:next w:val="BodyText"/>
    <w:qFormat/>
    <w:pPr>
      <w:numPr>
        <w:ilvl w:val="0"/>
        <w:numId w:val="2"/>
      </w:numPr>
      <w:spacing w:before="240" w:after="120"/>
      <w:outlineLvl w:val="0"/>
    </w:pPr>
    <w:rPr>
      <w:b/>
      <w:bCs/>
      <w:sz w:val="36"/>
      <w:szCs w:val="36"/>
    </w:rPr>
  </w:style>
  <w:style w:type="paragraph" w:styleId="Heading2">
    <w:name w:val="Heading 2"/>
    <w:basedOn w:val="Style12"/>
    <w:next w:val="BodyText"/>
    <w:qFormat/>
    <w:pPr>
      <w:numPr>
        <w:ilvl w:val="1"/>
        <w:numId w:val="1"/>
      </w:numPr>
      <w:spacing w:before="200" w:after="120"/>
      <w:outlineLvl w:val="1"/>
    </w:pPr>
    <w:rPr>
      <w:b/>
      <w:bCs/>
      <w:sz w:val="32"/>
      <w:szCs w:val="32"/>
    </w:rPr>
  </w:style>
  <w:style w:type="character" w:styleId="LineNumber">
    <w:name w:val="Line Number"/>
    <w:rPr/>
  </w:style>
  <w:style w:type="paragraph" w:styleId="Style12">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3">
    <w:name w:val="Указатель"/>
    <w:basedOn w:val="Normal"/>
    <w:qFormat/>
    <w:pPr>
      <w:suppressLineNumbers/>
    </w:pPr>
    <w:rPr>
      <w:rFonts w:cs="Arial"/>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49</TotalTime>
  <Application>LibreOffice/24.2.1.2$Windows_X86_64 LibreOffice_project/db4def46b0453cc22e2d0305797cf981b68ef5ac</Application>
  <AppVersion>15.0000</AppVersion>
  <Pages>3</Pages>
  <Words>995</Words>
  <Characters>7670</Characters>
  <CharactersWithSpaces>8674</CharactersWithSpaces>
  <Paragraphs>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2026-03-20T17:20:39Z</dcterms:created>
  <dc:creator/>
  <dc:description/>
  <dc:language>ru-RU</dc:language>
  <cp:lastModifiedBy/>
  <dcterms:modified xsi:type="dcterms:W3CDTF">2026-03-22T05:07:17Z</dcterms:modified>
  <cp:revision>12</cp:revision>
  <dc:subject/>
  <dc:title>Calibri</dc:title>
</cp:coreProperties>
</file>

<file path=docProps/custom.xml><?xml version="1.0" encoding="utf-8"?>
<Properties xmlns="http://schemas.openxmlformats.org/officeDocument/2006/custom-properties" xmlns:vt="http://schemas.openxmlformats.org/officeDocument/2006/docPropsVTypes"/>
</file>